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28D90" w14:textId="77777777" w:rsidR="00B857A1" w:rsidRDefault="00B857A1" w:rsidP="00B857A1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Randle SWEETENHAM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154DACB3" w14:textId="77777777" w:rsidR="00B857A1" w:rsidRDefault="00B857A1" w:rsidP="00B857A1">
      <w:pPr>
        <w:rPr>
          <w:rFonts w:cs="Times New Roman"/>
          <w:szCs w:val="24"/>
        </w:rPr>
      </w:pPr>
      <w:r>
        <w:rPr>
          <w:rFonts w:cs="Times New Roman"/>
          <w:szCs w:val="24"/>
        </w:rPr>
        <w:t>of Leicester. Tailor.</w:t>
      </w:r>
    </w:p>
    <w:p w14:paraId="5FE70B45" w14:textId="77777777" w:rsidR="00B857A1" w:rsidRDefault="00B857A1" w:rsidP="00B857A1">
      <w:pPr>
        <w:rPr>
          <w:rFonts w:cs="Times New Roman"/>
          <w:szCs w:val="24"/>
        </w:rPr>
      </w:pPr>
    </w:p>
    <w:p w14:paraId="3DA83168" w14:textId="77777777" w:rsidR="00B857A1" w:rsidRDefault="00B857A1" w:rsidP="00B857A1">
      <w:pPr>
        <w:rPr>
          <w:rFonts w:cs="Times New Roman"/>
          <w:szCs w:val="24"/>
        </w:rPr>
      </w:pPr>
    </w:p>
    <w:p w14:paraId="787C265D" w14:textId="77777777" w:rsidR="00B857A1" w:rsidRDefault="00B857A1" w:rsidP="00B857A1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Gild.</w:t>
      </w:r>
    </w:p>
    <w:p w14:paraId="4DD8B7D8" w14:textId="77777777" w:rsidR="00B857A1" w:rsidRDefault="00B857A1" w:rsidP="00B857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E11AF44" w14:textId="77777777" w:rsidR="00B857A1" w:rsidRDefault="00B857A1" w:rsidP="00B857A1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577D765B" w14:textId="77777777" w:rsidR="00B857A1" w:rsidRDefault="00B857A1" w:rsidP="00B857A1">
      <w:pPr>
        <w:pStyle w:val="NoSpacing"/>
        <w:rPr>
          <w:rFonts w:cs="Times New Roman"/>
          <w:szCs w:val="24"/>
        </w:rPr>
      </w:pPr>
    </w:p>
    <w:p w14:paraId="033252CF" w14:textId="77777777" w:rsidR="00B857A1" w:rsidRDefault="00B857A1" w:rsidP="00B857A1">
      <w:pPr>
        <w:pStyle w:val="NoSpacing"/>
        <w:rPr>
          <w:rFonts w:cs="Times New Roman"/>
          <w:szCs w:val="24"/>
        </w:rPr>
      </w:pPr>
    </w:p>
    <w:p w14:paraId="3C9F8932" w14:textId="77777777" w:rsidR="00B857A1" w:rsidRDefault="00B857A1" w:rsidP="00B857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73C610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2B749" w14:textId="77777777" w:rsidR="00B857A1" w:rsidRDefault="00B857A1" w:rsidP="009139A6">
      <w:r>
        <w:separator/>
      </w:r>
    </w:p>
  </w:endnote>
  <w:endnote w:type="continuationSeparator" w:id="0">
    <w:p w14:paraId="64244571" w14:textId="77777777" w:rsidR="00B857A1" w:rsidRDefault="00B857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2DD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045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27A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25B01" w14:textId="77777777" w:rsidR="00B857A1" w:rsidRDefault="00B857A1" w:rsidP="009139A6">
      <w:r>
        <w:separator/>
      </w:r>
    </w:p>
  </w:footnote>
  <w:footnote w:type="continuationSeparator" w:id="0">
    <w:p w14:paraId="26032FB2" w14:textId="77777777" w:rsidR="00B857A1" w:rsidRDefault="00B857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B0E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E81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FAB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7A1"/>
    <w:rsid w:val="000666E0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857A1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822E0"/>
  <w15:chartTrackingRefBased/>
  <w15:docId w15:val="{FDE05FB4-BEB0-4CC6-9892-DDD048DA7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7A1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2024-06-09T18:35:00Z</dcterms:created>
  <dcterms:modified xsi:type="dcterms:W3CDTF">2024-06-09T18:36:00Z</dcterms:modified>
</cp:coreProperties>
</file>